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ED4" w:rsidRPr="0071632D" w:rsidRDefault="00F10200" w:rsidP="00200ED4">
      <w:pPr>
        <w:rPr>
          <w:b/>
          <w:bCs/>
          <w:sz w:val="18"/>
          <w:szCs w:val="18"/>
          <w:rtl/>
        </w:rPr>
      </w:pPr>
      <w:r>
        <w:rPr>
          <w:rFonts w:cs="Arial"/>
          <w:noProof/>
          <w:rtl/>
        </w:rPr>
        <w:drawing>
          <wp:anchor distT="0" distB="0" distL="114300" distR="114300" simplePos="0" relativeHeight="251659264" behindDoc="0" locked="0" layoutInCell="1" allowOverlap="1" wp14:anchorId="02602807" wp14:editId="3DEC4E50">
            <wp:simplePos x="0" y="0"/>
            <wp:positionH relativeFrom="column">
              <wp:posOffset>-288925</wp:posOffset>
            </wp:positionH>
            <wp:positionV relativeFrom="paragraph">
              <wp:posOffset>-109220</wp:posOffset>
            </wp:positionV>
            <wp:extent cx="1445837" cy="914400"/>
            <wp:effectExtent l="0" t="0" r="0" b="0"/>
            <wp:wrapNone/>
            <wp:docPr id="1" name="صورة 1" descr="D:\D A T A\برامجي الارشاديه\البرامج الارشاديه لعام 36-37هـ\برنامج فلنهيئهم بامان\الشعار\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 A T A\برامجي الارشاديه\البرامج الارشاديه لعام 36-37هـ\برنامج فلنهيئهم بامان\الشعار\11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37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ED4" w:rsidRPr="0071632D">
        <w:rPr>
          <w:rFonts w:hint="cs"/>
          <w:b/>
          <w:bCs/>
          <w:sz w:val="18"/>
          <w:szCs w:val="18"/>
          <w:rtl/>
        </w:rPr>
        <w:t xml:space="preserve">المملكة العربية السعودية </w:t>
      </w:r>
    </w:p>
    <w:p w:rsidR="00200ED4" w:rsidRPr="0071632D" w:rsidRDefault="00200ED4" w:rsidP="00200ED4">
      <w:pPr>
        <w:rPr>
          <w:b/>
          <w:bCs/>
          <w:sz w:val="18"/>
          <w:szCs w:val="18"/>
        </w:rPr>
      </w:pPr>
      <w:r w:rsidRPr="0071632D">
        <w:rPr>
          <w:rFonts w:hint="cs"/>
          <w:b/>
          <w:bCs/>
          <w:sz w:val="18"/>
          <w:szCs w:val="18"/>
          <w:rtl/>
        </w:rPr>
        <w:t xml:space="preserve">وزارة التربية والتعليم </w:t>
      </w:r>
    </w:p>
    <w:p w:rsidR="00200ED4" w:rsidRPr="0071632D" w:rsidRDefault="00200ED4" w:rsidP="00200ED4">
      <w:pPr>
        <w:rPr>
          <w:b/>
          <w:bCs/>
          <w:sz w:val="18"/>
          <w:szCs w:val="18"/>
          <w:rtl/>
        </w:rPr>
      </w:pPr>
      <w:r w:rsidRPr="0071632D">
        <w:rPr>
          <w:rFonts w:hint="cs"/>
          <w:b/>
          <w:bCs/>
          <w:sz w:val="18"/>
          <w:szCs w:val="18"/>
          <w:rtl/>
        </w:rPr>
        <w:t>ادار</w:t>
      </w:r>
      <w:r w:rsidR="0071632D" w:rsidRPr="0071632D">
        <w:rPr>
          <w:rFonts w:hint="cs"/>
          <w:b/>
          <w:bCs/>
          <w:sz w:val="18"/>
          <w:szCs w:val="18"/>
          <w:rtl/>
        </w:rPr>
        <w:t>ة التربية والتعليم بمحافظة</w:t>
      </w:r>
      <w:r w:rsidR="00167251">
        <w:rPr>
          <w:rFonts w:hint="cs"/>
          <w:b/>
          <w:bCs/>
          <w:sz w:val="18"/>
          <w:szCs w:val="18"/>
          <w:rtl/>
        </w:rPr>
        <w:t xml:space="preserve"> الرياض</w:t>
      </w:r>
    </w:p>
    <w:p w:rsidR="00200ED4" w:rsidRPr="0071632D" w:rsidRDefault="00200ED4" w:rsidP="0071632D">
      <w:pPr>
        <w:rPr>
          <w:b/>
          <w:bCs/>
          <w:sz w:val="18"/>
          <w:szCs w:val="18"/>
          <w:rtl/>
        </w:rPr>
      </w:pPr>
      <w:r w:rsidRPr="0071632D">
        <w:rPr>
          <w:rFonts w:hint="cs"/>
          <w:b/>
          <w:bCs/>
          <w:sz w:val="18"/>
          <w:szCs w:val="18"/>
          <w:rtl/>
        </w:rPr>
        <w:t xml:space="preserve">المدرسة </w:t>
      </w:r>
      <w:r w:rsidR="00DC7B68">
        <w:rPr>
          <w:rFonts w:hint="cs"/>
          <w:b/>
          <w:bCs/>
          <w:sz w:val="18"/>
          <w:szCs w:val="18"/>
          <w:rtl/>
        </w:rPr>
        <w:t>356</w:t>
      </w:r>
    </w:p>
    <w:p w:rsidR="00200ED4" w:rsidRPr="00DF7E10" w:rsidRDefault="00200ED4" w:rsidP="00200ED4">
      <w:pPr>
        <w:rPr>
          <w:b/>
          <w:bCs/>
          <w:color w:val="0070C0"/>
          <w:sz w:val="18"/>
          <w:szCs w:val="18"/>
          <w:rtl/>
        </w:rPr>
      </w:pPr>
    </w:p>
    <w:p w:rsidR="00200ED4" w:rsidRPr="00DF7E10" w:rsidRDefault="00200ED4" w:rsidP="00200ED4">
      <w:pPr>
        <w:rPr>
          <w:b/>
          <w:bCs/>
          <w:sz w:val="18"/>
          <w:szCs w:val="18"/>
          <w:rtl/>
        </w:rPr>
      </w:pPr>
    </w:p>
    <w:p w:rsidR="00DC7B68" w:rsidRDefault="00DC7B68" w:rsidP="00DC7B68">
      <w:pPr>
        <w:rPr>
          <w:b/>
          <w:bCs/>
          <w:rtl/>
        </w:rPr>
      </w:pPr>
    </w:p>
    <w:p w:rsidR="00DC7B68" w:rsidRDefault="00DC7B68" w:rsidP="00DC7B68">
      <w:pPr>
        <w:rPr>
          <w:b/>
          <w:bCs/>
          <w:rtl/>
        </w:rPr>
      </w:pPr>
    </w:p>
    <w:p w:rsidR="00200ED4" w:rsidRPr="00DF7E10" w:rsidRDefault="00200ED4" w:rsidP="00DC7B68">
      <w:pPr>
        <w:rPr>
          <w:b/>
          <w:bCs/>
          <w:rtl/>
        </w:rPr>
      </w:pPr>
      <w:r w:rsidRPr="00DF7E10">
        <w:rPr>
          <w:rFonts w:hint="cs"/>
          <w:b/>
          <w:bCs/>
          <w:rtl/>
        </w:rPr>
        <w:t xml:space="preserve">      اسم النموذج : </w:t>
      </w:r>
      <w:r w:rsidR="00CD3667" w:rsidRPr="00A2214C">
        <w:rPr>
          <w:rFonts w:hint="cs"/>
          <w:b/>
          <w:bCs/>
          <w:color w:val="FF0000"/>
          <w:sz w:val="32"/>
          <w:szCs w:val="32"/>
          <w:rtl/>
        </w:rPr>
        <w:t>التقرير الشهري للإرشا</w:t>
      </w:r>
      <w:r w:rsidR="00CD3667" w:rsidRPr="00A2214C">
        <w:rPr>
          <w:rFonts w:hint="eastAsia"/>
          <w:b/>
          <w:bCs/>
          <w:color w:val="FF0000"/>
          <w:sz w:val="32"/>
          <w:szCs w:val="32"/>
          <w:rtl/>
        </w:rPr>
        <w:t>د</w:t>
      </w:r>
      <w:r w:rsidR="00CD3667" w:rsidRPr="00A2214C">
        <w:rPr>
          <w:rFonts w:hint="cs"/>
          <w:b/>
          <w:bCs/>
          <w:color w:val="FF0000"/>
          <w:sz w:val="32"/>
          <w:szCs w:val="32"/>
          <w:rtl/>
        </w:rPr>
        <w:t xml:space="preserve"> الطلابي   </w:t>
      </w:r>
      <w:r w:rsidRPr="00DF7E10">
        <w:rPr>
          <w:rFonts w:hint="cs"/>
          <w:b/>
          <w:bCs/>
          <w:rtl/>
        </w:rPr>
        <w:tab/>
      </w:r>
      <w:r w:rsidRPr="00DF7E10">
        <w:rPr>
          <w:rFonts w:hint="cs"/>
          <w:b/>
          <w:bCs/>
          <w:rtl/>
        </w:rPr>
        <w:tab/>
        <w:t xml:space="preserve">                رقم النموذج : </w:t>
      </w:r>
      <w:r w:rsidR="00DC7B68" w:rsidRPr="00DF7E10">
        <w:rPr>
          <w:rFonts w:hint="cs"/>
          <w:b/>
          <w:bCs/>
          <w:rtl/>
        </w:rPr>
        <w:t xml:space="preserve">35   </w:t>
      </w:r>
    </w:p>
    <w:p w:rsidR="00200ED4" w:rsidRPr="00DF7E10" w:rsidRDefault="00200ED4" w:rsidP="00DC7B68">
      <w:pPr>
        <w:rPr>
          <w:b/>
          <w:bCs/>
          <w:rtl/>
        </w:rPr>
      </w:pPr>
      <w:r w:rsidRPr="00DF7E10">
        <w:rPr>
          <w:rFonts w:hint="cs"/>
          <w:b/>
          <w:bCs/>
          <w:rtl/>
        </w:rPr>
        <w:t xml:space="preserve">                                          </w:t>
      </w:r>
      <w:r w:rsidR="00CD3667" w:rsidRPr="00DF7E10">
        <w:rPr>
          <w:rFonts w:hint="cs"/>
          <w:b/>
          <w:bCs/>
          <w:rtl/>
        </w:rPr>
        <w:t xml:space="preserve">شهر </w:t>
      </w:r>
      <w:r w:rsidRPr="00DF7E10">
        <w:rPr>
          <w:rFonts w:hint="cs"/>
          <w:b/>
          <w:bCs/>
          <w:rtl/>
        </w:rPr>
        <w:t xml:space="preserve">   </w:t>
      </w:r>
      <w:r w:rsidR="00CD3667" w:rsidRPr="00DF7E10">
        <w:rPr>
          <w:rFonts w:hint="cs"/>
          <w:b/>
          <w:bCs/>
          <w:rtl/>
        </w:rPr>
        <w:t>............</w:t>
      </w:r>
      <w:r w:rsidRPr="00DF7E10">
        <w:rPr>
          <w:rFonts w:hint="cs"/>
          <w:b/>
          <w:bCs/>
          <w:rtl/>
        </w:rPr>
        <w:t xml:space="preserve">  /   143</w:t>
      </w:r>
      <w:r w:rsidR="00DC7B68">
        <w:rPr>
          <w:rFonts w:hint="cs"/>
          <w:b/>
          <w:bCs/>
          <w:rtl/>
        </w:rPr>
        <w:t>6</w:t>
      </w:r>
      <w:r w:rsidRPr="00DF7E10">
        <w:rPr>
          <w:rFonts w:hint="cs"/>
          <w:b/>
          <w:bCs/>
          <w:rtl/>
        </w:rPr>
        <w:t xml:space="preserve">   هـ</w:t>
      </w:r>
      <w:r w:rsidR="00DC7B68">
        <w:rPr>
          <w:rFonts w:hint="cs"/>
          <w:b/>
          <w:bCs/>
          <w:rtl/>
        </w:rPr>
        <w:t xml:space="preserve">  -  </w:t>
      </w:r>
      <w:r w:rsidR="00DC7B68" w:rsidRPr="00DF7E10">
        <w:rPr>
          <w:rFonts w:hint="cs"/>
          <w:b/>
          <w:bCs/>
          <w:rtl/>
        </w:rPr>
        <w:t>143</w:t>
      </w:r>
      <w:r w:rsidR="00DC7B68">
        <w:rPr>
          <w:rFonts w:hint="cs"/>
          <w:b/>
          <w:bCs/>
          <w:rtl/>
        </w:rPr>
        <w:t xml:space="preserve">7 </w:t>
      </w:r>
      <w:r w:rsidR="00DC7B68" w:rsidRPr="00DF7E10">
        <w:rPr>
          <w:rFonts w:hint="cs"/>
          <w:b/>
          <w:bCs/>
          <w:rtl/>
        </w:rPr>
        <w:t xml:space="preserve">   هـ</w:t>
      </w:r>
    </w:p>
    <w:p w:rsidR="00CD3667" w:rsidRPr="00DF7E10" w:rsidRDefault="00CD3667">
      <w:pPr>
        <w:rPr>
          <w:b/>
          <w:bCs/>
          <w:rtl/>
        </w:rPr>
      </w:pPr>
      <w:bookmarkStart w:id="0" w:name="_GoBack"/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801"/>
        <w:gridCol w:w="1985"/>
        <w:gridCol w:w="2551"/>
        <w:gridCol w:w="1418"/>
        <w:gridCol w:w="1242"/>
      </w:tblGrid>
      <w:tr w:rsidR="005D0F50" w:rsidRPr="00DF7E10" w:rsidTr="00DF7E10">
        <w:trPr>
          <w:gridAfter w:val="4"/>
          <w:wAfter w:w="7196" w:type="dxa"/>
        </w:trPr>
        <w:tc>
          <w:tcPr>
            <w:tcW w:w="2801" w:type="dxa"/>
          </w:tcPr>
          <w:bookmarkEnd w:id="0"/>
          <w:p w:rsidR="005D0F50" w:rsidRPr="00DF7E10" w:rsidRDefault="005D0F50">
            <w:pPr>
              <w:rPr>
                <w:b/>
                <w:bCs/>
                <w:color w:val="D60093"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>رعاية الطالبات المعيدات</w:t>
            </w:r>
          </w:p>
        </w:tc>
      </w:tr>
      <w:tr w:rsidR="00CD3667" w:rsidRPr="00DF7E10" w:rsidTr="00DF7E10">
        <w:tc>
          <w:tcPr>
            <w:tcW w:w="2801" w:type="dxa"/>
          </w:tcPr>
          <w:p w:rsidR="00CD3667" w:rsidRPr="0071632D" w:rsidRDefault="005D0F50" w:rsidP="005D0F5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عدد الطالبات</w:t>
            </w:r>
          </w:p>
        </w:tc>
        <w:tc>
          <w:tcPr>
            <w:tcW w:w="4536" w:type="dxa"/>
            <w:gridSpan w:val="2"/>
          </w:tcPr>
          <w:p w:rsidR="00CD3667" w:rsidRPr="0071632D" w:rsidRDefault="005D0F50" w:rsidP="005D0F5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البرامج المنفذة</w:t>
            </w:r>
          </w:p>
        </w:tc>
        <w:tc>
          <w:tcPr>
            <w:tcW w:w="1418" w:type="dxa"/>
          </w:tcPr>
          <w:p w:rsidR="00CD3667" w:rsidRPr="0071632D" w:rsidRDefault="005D0F50" w:rsidP="005D0F5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عدد المستفيدين</w:t>
            </w:r>
          </w:p>
        </w:tc>
        <w:tc>
          <w:tcPr>
            <w:tcW w:w="1242" w:type="dxa"/>
          </w:tcPr>
          <w:p w:rsidR="00CD3667" w:rsidRPr="0071632D" w:rsidRDefault="005D0F50" w:rsidP="005D0F5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مدى الاستجابة</w:t>
            </w:r>
          </w:p>
        </w:tc>
      </w:tr>
      <w:tr w:rsidR="005D0F50" w:rsidRPr="00DF7E10" w:rsidTr="00DF7E10">
        <w:tc>
          <w:tcPr>
            <w:tcW w:w="2801" w:type="dxa"/>
            <w:vMerge w:val="restart"/>
          </w:tcPr>
          <w:p w:rsidR="005D0F50" w:rsidRPr="0071632D" w:rsidRDefault="005D0F50" w:rsidP="005D0F5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5" w:type="dxa"/>
          </w:tcPr>
          <w:p w:rsidR="005D0F50" w:rsidRPr="0071632D" w:rsidRDefault="005D0F50" w:rsidP="005D0F50">
            <w:pPr>
              <w:pStyle w:val="a4"/>
              <w:numPr>
                <w:ilvl w:val="0"/>
                <w:numId w:val="1"/>
              </w:numPr>
              <w:ind w:left="176" w:hanging="176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51" w:type="dxa"/>
          </w:tcPr>
          <w:p w:rsidR="005D0F50" w:rsidRPr="0071632D" w:rsidRDefault="005D0F50" w:rsidP="005D0F50">
            <w:pPr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2.</w:t>
            </w:r>
          </w:p>
          <w:p w:rsidR="005D0F50" w:rsidRPr="0071632D" w:rsidRDefault="005D0F50" w:rsidP="005D0F50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 w:val="restart"/>
          </w:tcPr>
          <w:p w:rsidR="005D0F50" w:rsidRPr="0071632D" w:rsidRDefault="005D0F50" w:rsidP="005D0F5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2" w:type="dxa"/>
            <w:vMerge w:val="restart"/>
          </w:tcPr>
          <w:p w:rsidR="005D0F50" w:rsidRPr="0071632D" w:rsidRDefault="005D0F50" w:rsidP="005D0F5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5D0F50" w:rsidRPr="0071632D" w:rsidRDefault="005D0F50" w:rsidP="005D0F5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(     ) %</w:t>
            </w:r>
          </w:p>
        </w:tc>
      </w:tr>
      <w:tr w:rsidR="005D0F50" w:rsidRPr="00DF7E10" w:rsidTr="00DF7E10">
        <w:tc>
          <w:tcPr>
            <w:tcW w:w="2801" w:type="dxa"/>
            <w:vMerge/>
          </w:tcPr>
          <w:p w:rsidR="005D0F50" w:rsidRPr="0071632D" w:rsidRDefault="005D0F50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5" w:type="dxa"/>
          </w:tcPr>
          <w:p w:rsidR="005D0F50" w:rsidRPr="0071632D" w:rsidRDefault="005D0F50">
            <w:pPr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3.</w:t>
            </w:r>
          </w:p>
        </w:tc>
        <w:tc>
          <w:tcPr>
            <w:tcW w:w="2551" w:type="dxa"/>
          </w:tcPr>
          <w:p w:rsidR="005D0F50" w:rsidRPr="0071632D" w:rsidRDefault="005D0F50">
            <w:pPr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4.</w:t>
            </w:r>
          </w:p>
          <w:p w:rsidR="005D0F50" w:rsidRPr="0071632D" w:rsidRDefault="005D0F50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</w:tcPr>
          <w:p w:rsidR="005D0F50" w:rsidRPr="0071632D" w:rsidRDefault="005D0F50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2" w:type="dxa"/>
            <w:vMerge/>
          </w:tcPr>
          <w:p w:rsidR="005D0F50" w:rsidRPr="0071632D" w:rsidRDefault="005D0F50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D0F50" w:rsidRPr="00DF7E10" w:rsidTr="00DC09DA">
        <w:tc>
          <w:tcPr>
            <w:tcW w:w="7337" w:type="dxa"/>
            <w:gridSpan w:val="3"/>
          </w:tcPr>
          <w:p w:rsidR="005D0F50" w:rsidRPr="0071632D" w:rsidRDefault="005D0F50" w:rsidP="005D0F5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الصعوبات التي حدثت</w:t>
            </w:r>
          </w:p>
          <w:p w:rsidR="005D0F50" w:rsidRPr="0071632D" w:rsidRDefault="005D0F50" w:rsidP="005D0F5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60" w:type="dxa"/>
            <w:gridSpan w:val="2"/>
          </w:tcPr>
          <w:p w:rsidR="005D0F50" w:rsidRPr="0071632D" w:rsidRDefault="005D0F50" w:rsidP="005D0F5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المقترحات</w:t>
            </w:r>
          </w:p>
        </w:tc>
      </w:tr>
      <w:tr w:rsidR="00DF7E10" w:rsidRPr="00DF7E10" w:rsidTr="00AA5854">
        <w:tc>
          <w:tcPr>
            <w:tcW w:w="7337" w:type="dxa"/>
            <w:gridSpan w:val="3"/>
          </w:tcPr>
          <w:p w:rsidR="00DF7E10" w:rsidRPr="00DF7E10" w:rsidRDefault="00DF7E10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  <w:p w:rsidR="00DF7E10" w:rsidRPr="00DF7E10" w:rsidRDefault="00DF7E10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1418" w:type="dxa"/>
          </w:tcPr>
          <w:p w:rsidR="00DF7E10" w:rsidRPr="00DF7E10" w:rsidRDefault="00DF7E10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1242" w:type="dxa"/>
          </w:tcPr>
          <w:p w:rsidR="00DF7E10" w:rsidRPr="00DF7E10" w:rsidRDefault="00DF7E10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</w:tr>
      <w:tr w:rsidR="00DF7E10" w:rsidRPr="00DF7E10" w:rsidTr="002D19D2">
        <w:tc>
          <w:tcPr>
            <w:tcW w:w="7337" w:type="dxa"/>
            <w:gridSpan w:val="3"/>
          </w:tcPr>
          <w:p w:rsidR="00DF7E10" w:rsidRPr="00DF7E10" w:rsidRDefault="00DF7E10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  <w:p w:rsidR="00DF7E10" w:rsidRPr="00DF7E10" w:rsidRDefault="00DF7E10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1418" w:type="dxa"/>
          </w:tcPr>
          <w:p w:rsidR="00DF7E10" w:rsidRPr="00DF7E10" w:rsidRDefault="00DF7E10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1242" w:type="dxa"/>
          </w:tcPr>
          <w:p w:rsidR="00DF7E10" w:rsidRPr="00DF7E10" w:rsidRDefault="00DF7E10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</w:tr>
    </w:tbl>
    <w:p w:rsidR="00CD3667" w:rsidRPr="00DF7E10" w:rsidRDefault="00CD3667">
      <w:pPr>
        <w:rPr>
          <w:b/>
          <w:bCs/>
          <w:sz w:val="18"/>
          <w:szCs w:val="18"/>
          <w:rtl/>
        </w:rPr>
      </w:pPr>
    </w:p>
    <w:tbl>
      <w:tblPr>
        <w:tblStyle w:val="a3"/>
        <w:tblpPr w:leftFromText="180" w:rightFromText="180" w:vertAnchor="text" w:tblpY="104"/>
        <w:bidiVisual/>
        <w:tblW w:w="0" w:type="auto"/>
        <w:tblLook w:val="04A0" w:firstRow="1" w:lastRow="0" w:firstColumn="1" w:lastColumn="0" w:noHBand="0" w:noVBand="1"/>
      </w:tblPr>
      <w:tblGrid>
        <w:gridCol w:w="2835"/>
        <w:gridCol w:w="1877"/>
        <w:gridCol w:w="2551"/>
        <w:gridCol w:w="1418"/>
        <w:gridCol w:w="1242"/>
      </w:tblGrid>
      <w:tr w:rsidR="00DF7E10" w:rsidRPr="00DF7E10" w:rsidTr="00DF7E10">
        <w:trPr>
          <w:gridAfter w:val="4"/>
          <w:wAfter w:w="7088" w:type="dxa"/>
        </w:trPr>
        <w:tc>
          <w:tcPr>
            <w:tcW w:w="2835" w:type="dxa"/>
          </w:tcPr>
          <w:p w:rsidR="00DF7E10" w:rsidRPr="00DF7E10" w:rsidRDefault="00DF7E10" w:rsidP="00DF7E10">
            <w:pPr>
              <w:rPr>
                <w:b/>
                <w:bCs/>
                <w:color w:val="D60093"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>رعاية الطالبات المتأخرات دراسيا</w:t>
            </w:r>
          </w:p>
        </w:tc>
      </w:tr>
      <w:tr w:rsidR="00DF7E10" w:rsidRPr="00DF7E10" w:rsidTr="00DF7E10">
        <w:tc>
          <w:tcPr>
            <w:tcW w:w="2835" w:type="dxa"/>
          </w:tcPr>
          <w:p w:rsidR="00DF7E10" w:rsidRPr="0071632D" w:rsidRDefault="00DF7E10" w:rsidP="00DF7E1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عدد الطالبات</w:t>
            </w:r>
          </w:p>
        </w:tc>
        <w:tc>
          <w:tcPr>
            <w:tcW w:w="4428" w:type="dxa"/>
            <w:gridSpan w:val="2"/>
          </w:tcPr>
          <w:p w:rsidR="00DF7E10" w:rsidRPr="0071632D" w:rsidRDefault="00DF7E10" w:rsidP="00DF7E1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البرامج المنفذة</w:t>
            </w:r>
          </w:p>
        </w:tc>
        <w:tc>
          <w:tcPr>
            <w:tcW w:w="1418" w:type="dxa"/>
          </w:tcPr>
          <w:p w:rsidR="00DF7E10" w:rsidRPr="0071632D" w:rsidRDefault="00DF7E10" w:rsidP="00DF7E1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عدد المستفيدين</w:t>
            </w:r>
          </w:p>
        </w:tc>
        <w:tc>
          <w:tcPr>
            <w:tcW w:w="1242" w:type="dxa"/>
          </w:tcPr>
          <w:p w:rsidR="00DF7E10" w:rsidRPr="0071632D" w:rsidRDefault="00DF7E10" w:rsidP="00DF7E1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مدى الاستجابة</w:t>
            </w:r>
          </w:p>
        </w:tc>
      </w:tr>
      <w:tr w:rsidR="00DF7E10" w:rsidRPr="00DF7E10" w:rsidTr="00DF7E10">
        <w:tc>
          <w:tcPr>
            <w:tcW w:w="2835" w:type="dxa"/>
            <w:vMerge w:val="restart"/>
          </w:tcPr>
          <w:p w:rsidR="00DF7E10" w:rsidRPr="0071632D" w:rsidRDefault="00DF7E10" w:rsidP="00DF7E1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7" w:type="dxa"/>
          </w:tcPr>
          <w:p w:rsidR="00DF7E10" w:rsidRPr="0071632D" w:rsidRDefault="00DF7E10" w:rsidP="00DF7E10">
            <w:pPr>
              <w:pStyle w:val="a4"/>
              <w:numPr>
                <w:ilvl w:val="0"/>
                <w:numId w:val="2"/>
              </w:numPr>
              <w:ind w:left="317" w:hanging="317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51" w:type="dxa"/>
          </w:tcPr>
          <w:p w:rsidR="00DF7E10" w:rsidRPr="0071632D" w:rsidRDefault="00DF7E10" w:rsidP="00DF7E10">
            <w:pPr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2.</w:t>
            </w:r>
          </w:p>
          <w:p w:rsidR="00DF7E10" w:rsidRPr="0071632D" w:rsidRDefault="00DF7E10" w:rsidP="00DF7E10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 w:val="restart"/>
          </w:tcPr>
          <w:p w:rsidR="00DF7E10" w:rsidRPr="0071632D" w:rsidRDefault="00DF7E10" w:rsidP="00DF7E1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2" w:type="dxa"/>
            <w:vMerge w:val="restart"/>
          </w:tcPr>
          <w:p w:rsidR="00DF7E10" w:rsidRPr="0071632D" w:rsidRDefault="00DF7E10" w:rsidP="00DF7E1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DF7E10" w:rsidRPr="0071632D" w:rsidRDefault="00DF7E10" w:rsidP="00DF7E1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(     ) %</w:t>
            </w:r>
          </w:p>
        </w:tc>
      </w:tr>
      <w:tr w:rsidR="00DF7E10" w:rsidRPr="00DF7E10" w:rsidTr="00DF7E10">
        <w:tc>
          <w:tcPr>
            <w:tcW w:w="2835" w:type="dxa"/>
            <w:vMerge/>
          </w:tcPr>
          <w:p w:rsidR="00DF7E10" w:rsidRPr="0071632D" w:rsidRDefault="00DF7E10" w:rsidP="00DF7E10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7" w:type="dxa"/>
          </w:tcPr>
          <w:p w:rsidR="00DF7E10" w:rsidRPr="0071632D" w:rsidRDefault="00DF7E10" w:rsidP="00DF7E10">
            <w:pPr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3.</w:t>
            </w:r>
          </w:p>
        </w:tc>
        <w:tc>
          <w:tcPr>
            <w:tcW w:w="2551" w:type="dxa"/>
          </w:tcPr>
          <w:p w:rsidR="00DF7E10" w:rsidRPr="0071632D" w:rsidRDefault="00DF7E10" w:rsidP="00DF7E10">
            <w:pPr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4.</w:t>
            </w:r>
          </w:p>
          <w:p w:rsidR="00DF7E10" w:rsidRPr="0071632D" w:rsidRDefault="00DF7E10" w:rsidP="00DF7E10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</w:tcPr>
          <w:p w:rsidR="00DF7E10" w:rsidRPr="0071632D" w:rsidRDefault="00DF7E10" w:rsidP="00DF7E10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2" w:type="dxa"/>
            <w:vMerge/>
          </w:tcPr>
          <w:p w:rsidR="00DF7E10" w:rsidRPr="0071632D" w:rsidRDefault="00DF7E10" w:rsidP="00DF7E10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DF7E10" w:rsidRPr="00DF7E10" w:rsidTr="00DF7E10">
        <w:tc>
          <w:tcPr>
            <w:tcW w:w="7263" w:type="dxa"/>
            <w:gridSpan w:val="3"/>
          </w:tcPr>
          <w:p w:rsidR="00DF7E10" w:rsidRPr="0071632D" w:rsidRDefault="00DF7E10" w:rsidP="00DF7E1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الصعوبات التي حدثت</w:t>
            </w:r>
          </w:p>
          <w:p w:rsidR="00DF7E10" w:rsidRPr="0071632D" w:rsidRDefault="00DF7E10" w:rsidP="00DF7E1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60" w:type="dxa"/>
            <w:gridSpan w:val="2"/>
          </w:tcPr>
          <w:p w:rsidR="00DF7E10" w:rsidRPr="0071632D" w:rsidRDefault="00DF7E10" w:rsidP="00DF7E10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المقترحات</w:t>
            </w:r>
          </w:p>
        </w:tc>
      </w:tr>
      <w:tr w:rsidR="00DF7E10" w:rsidRPr="00DF7E10" w:rsidTr="00677E09">
        <w:tc>
          <w:tcPr>
            <w:tcW w:w="7263" w:type="dxa"/>
            <w:gridSpan w:val="3"/>
          </w:tcPr>
          <w:p w:rsidR="00DF7E10" w:rsidRPr="0071632D" w:rsidRDefault="00DF7E10" w:rsidP="00DF7E10">
            <w:pPr>
              <w:rPr>
                <w:b/>
                <w:bCs/>
                <w:sz w:val="18"/>
                <w:szCs w:val="18"/>
                <w:rtl/>
              </w:rPr>
            </w:pPr>
          </w:p>
          <w:p w:rsidR="00DF7E10" w:rsidRPr="0071632D" w:rsidRDefault="00DF7E10" w:rsidP="00DF7E10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</w:tcPr>
          <w:p w:rsidR="00DF7E10" w:rsidRPr="0071632D" w:rsidRDefault="00DF7E10" w:rsidP="00DF7E10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2" w:type="dxa"/>
          </w:tcPr>
          <w:p w:rsidR="00DF7E10" w:rsidRPr="0071632D" w:rsidRDefault="00DF7E10" w:rsidP="00DF7E10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DF7E10" w:rsidRPr="00DF7E10" w:rsidTr="00A21028">
        <w:tc>
          <w:tcPr>
            <w:tcW w:w="7263" w:type="dxa"/>
            <w:gridSpan w:val="3"/>
          </w:tcPr>
          <w:p w:rsidR="00DF7E10" w:rsidRPr="00DF7E10" w:rsidRDefault="00DF7E10" w:rsidP="00DF7E10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  <w:p w:rsidR="00DF7E10" w:rsidRPr="00DF7E10" w:rsidRDefault="00DF7E10" w:rsidP="00DF7E10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1418" w:type="dxa"/>
          </w:tcPr>
          <w:p w:rsidR="00DF7E10" w:rsidRPr="00DF7E10" w:rsidRDefault="00DF7E10" w:rsidP="00DF7E10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1242" w:type="dxa"/>
          </w:tcPr>
          <w:p w:rsidR="00DF7E10" w:rsidRPr="00DF7E10" w:rsidRDefault="00DF7E10" w:rsidP="00DF7E10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</w:tr>
    </w:tbl>
    <w:p w:rsidR="00200ED4" w:rsidRPr="00DF7E10" w:rsidRDefault="00200ED4">
      <w:pPr>
        <w:rPr>
          <w:b/>
          <w:bCs/>
          <w:sz w:val="18"/>
          <w:szCs w:val="18"/>
          <w:rtl/>
        </w:rPr>
      </w:pPr>
    </w:p>
    <w:tbl>
      <w:tblPr>
        <w:tblStyle w:val="a3"/>
        <w:tblpPr w:leftFromText="180" w:rightFromText="180" w:vertAnchor="text" w:tblpY="104"/>
        <w:bidiVisual/>
        <w:tblW w:w="0" w:type="auto"/>
        <w:tblLook w:val="04A0" w:firstRow="1" w:lastRow="0" w:firstColumn="1" w:lastColumn="0" w:noHBand="0" w:noVBand="1"/>
      </w:tblPr>
      <w:tblGrid>
        <w:gridCol w:w="2835"/>
        <w:gridCol w:w="1877"/>
        <w:gridCol w:w="2551"/>
        <w:gridCol w:w="1418"/>
        <w:gridCol w:w="1242"/>
      </w:tblGrid>
      <w:tr w:rsidR="00DF7E10" w:rsidRPr="00DF7E10" w:rsidTr="00C82A2B">
        <w:trPr>
          <w:gridAfter w:val="4"/>
          <w:wAfter w:w="7088" w:type="dxa"/>
        </w:trPr>
        <w:tc>
          <w:tcPr>
            <w:tcW w:w="2835" w:type="dxa"/>
          </w:tcPr>
          <w:p w:rsidR="00DF7E10" w:rsidRPr="00DF7E10" w:rsidRDefault="0064527A" w:rsidP="00C82A2B">
            <w:pPr>
              <w:rPr>
                <w:b/>
                <w:bCs/>
                <w:color w:val="D60093"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>حالات الغياب والتأخر الصباحي</w:t>
            </w:r>
          </w:p>
        </w:tc>
      </w:tr>
      <w:tr w:rsidR="00DF7E10" w:rsidRPr="00DF7E10" w:rsidTr="00C82A2B">
        <w:tc>
          <w:tcPr>
            <w:tcW w:w="2835" w:type="dxa"/>
          </w:tcPr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عدد الطالبات</w:t>
            </w:r>
          </w:p>
        </w:tc>
        <w:tc>
          <w:tcPr>
            <w:tcW w:w="4428" w:type="dxa"/>
            <w:gridSpan w:val="2"/>
          </w:tcPr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البرامج المنفذة</w:t>
            </w:r>
          </w:p>
        </w:tc>
        <w:tc>
          <w:tcPr>
            <w:tcW w:w="1418" w:type="dxa"/>
          </w:tcPr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عدد المستفيدين</w:t>
            </w:r>
          </w:p>
        </w:tc>
        <w:tc>
          <w:tcPr>
            <w:tcW w:w="1242" w:type="dxa"/>
          </w:tcPr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مدى الاستجابة</w:t>
            </w:r>
          </w:p>
        </w:tc>
      </w:tr>
      <w:tr w:rsidR="00DF7E10" w:rsidRPr="00DF7E10" w:rsidTr="00C82A2B">
        <w:tc>
          <w:tcPr>
            <w:tcW w:w="2835" w:type="dxa"/>
            <w:vMerge w:val="restart"/>
          </w:tcPr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7" w:type="dxa"/>
          </w:tcPr>
          <w:p w:rsidR="00DF7E10" w:rsidRPr="0071632D" w:rsidRDefault="00DF7E10" w:rsidP="00C82A2B">
            <w:pPr>
              <w:pStyle w:val="a4"/>
              <w:numPr>
                <w:ilvl w:val="0"/>
                <w:numId w:val="2"/>
              </w:numPr>
              <w:ind w:left="317" w:hanging="317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51" w:type="dxa"/>
          </w:tcPr>
          <w:p w:rsidR="00DF7E10" w:rsidRPr="0071632D" w:rsidRDefault="00DF7E10" w:rsidP="00C82A2B">
            <w:pPr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2.</w:t>
            </w:r>
          </w:p>
          <w:p w:rsidR="00DF7E10" w:rsidRPr="0071632D" w:rsidRDefault="00DF7E10" w:rsidP="00C82A2B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 w:val="restart"/>
          </w:tcPr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2" w:type="dxa"/>
            <w:vMerge w:val="restart"/>
          </w:tcPr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(     ) %</w:t>
            </w:r>
          </w:p>
        </w:tc>
      </w:tr>
      <w:tr w:rsidR="00DF7E10" w:rsidRPr="00DF7E10" w:rsidTr="00C82A2B">
        <w:tc>
          <w:tcPr>
            <w:tcW w:w="2835" w:type="dxa"/>
            <w:vMerge/>
          </w:tcPr>
          <w:p w:rsidR="00DF7E10" w:rsidRPr="0071632D" w:rsidRDefault="00DF7E10" w:rsidP="00C82A2B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7" w:type="dxa"/>
          </w:tcPr>
          <w:p w:rsidR="00DF7E10" w:rsidRPr="0071632D" w:rsidRDefault="00DF7E10" w:rsidP="00C82A2B">
            <w:pPr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3.</w:t>
            </w:r>
          </w:p>
        </w:tc>
        <w:tc>
          <w:tcPr>
            <w:tcW w:w="2551" w:type="dxa"/>
          </w:tcPr>
          <w:p w:rsidR="00DF7E10" w:rsidRPr="0071632D" w:rsidRDefault="00DF7E10" w:rsidP="00C82A2B">
            <w:pPr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4.</w:t>
            </w:r>
          </w:p>
          <w:p w:rsidR="00DF7E10" w:rsidRPr="0071632D" w:rsidRDefault="00DF7E10" w:rsidP="00C82A2B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</w:tcPr>
          <w:p w:rsidR="00DF7E10" w:rsidRPr="0071632D" w:rsidRDefault="00DF7E10" w:rsidP="00C82A2B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2" w:type="dxa"/>
            <w:vMerge/>
          </w:tcPr>
          <w:p w:rsidR="00DF7E10" w:rsidRPr="0071632D" w:rsidRDefault="00DF7E10" w:rsidP="00C82A2B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DF7E10" w:rsidRPr="00DF7E10" w:rsidTr="00C82A2B">
        <w:tc>
          <w:tcPr>
            <w:tcW w:w="7263" w:type="dxa"/>
            <w:gridSpan w:val="3"/>
          </w:tcPr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الصعوبات التي حدثت</w:t>
            </w:r>
          </w:p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60" w:type="dxa"/>
            <w:gridSpan w:val="2"/>
          </w:tcPr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المقترحات</w:t>
            </w:r>
          </w:p>
        </w:tc>
      </w:tr>
      <w:tr w:rsidR="00DF7E10" w:rsidRPr="00DF7E10" w:rsidTr="00C82A2B">
        <w:tc>
          <w:tcPr>
            <w:tcW w:w="7263" w:type="dxa"/>
            <w:gridSpan w:val="3"/>
          </w:tcPr>
          <w:p w:rsidR="00DF7E10" w:rsidRPr="00DF7E10" w:rsidRDefault="00DF7E10" w:rsidP="00C82A2B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  <w:p w:rsidR="00DF7E10" w:rsidRPr="00DF7E10" w:rsidRDefault="00DF7E10" w:rsidP="00C82A2B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1418" w:type="dxa"/>
          </w:tcPr>
          <w:p w:rsidR="00DF7E10" w:rsidRPr="00DF7E10" w:rsidRDefault="00DF7E10" w:rsidP="00C82A2B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1242" w:type="dxa"/>
          </w:tcPr>
          <w:p w:rsidR="00DF7E10" w:rsidRPr="00DF7E10" w:rsidRDefault="00DF7E10" w:rsidP="00C82A2B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</w:tr>
      <w:tr w:rsidR="00DF7E10" w:rsidRPr="00DF7E10" w:rsidTr="00C82A2B">
        <w:tc>
          <w:tcPr>
            <w:tcW w:w="7263" w:type="dxa"/>
            <w:gridSpan w:val="3"/>
          </w:tcPr>
          <w:p w:rsidR="00DF7E10" w:rsidRPr="00DF7E10" w:rsidRDefault="00DF7E10" w:rsidP="00C82A2B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  <w:p w:rsidR="00DF7E10" w:rsidRPr="00DF7E10" w:rsidRDefault="00DF7E10" w:rsidP="00C82A2B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1418" w:type="dxa"/>
          </w:tcPr>
          <w:p w:rsidR="00DF7E10" w:rsidRPr="00DF7E10" w:rsidRDefault="00DF7E10" w:rsidP="00C82A2B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1242" w:type="dxa"/>
          </w:tcPr>
          <w:p w:rsidR="00DF7E10" w:rsidRPr="00DF7E10" w:rsidRDefault="00DF7E10" w:rsidP="00C82A2B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</w:tr>
    </w:tbl>
    <w:p w:rsidR="00200ED4" w:rsidRPr="00DF7E10" w:rsidRDefault="00200ED4">
      <w:pPr>
        <w:rPr>
          <w:b/>
          <w:bCs/>
          <w:sz w:val="18"/>
          <w:szCs w:val="18"/>
          <w:rtl/>
        </w:rPr>
      </w:pPr>
    </w:p>
    <w:tbl>
      <w:tblPr>
        <w:tblStyle w:val="a3"/>
        <w:tblpPr w:leftFromText="180" w:rightFromText="180" w:vertAnchor="text" w:tblpY="104"/>
        <w:bidiVisual/>
        <w:tblW w:w="0" w:type="auto"/>
        <w:tblLook w:val="04A0" w:firstRow="1" w:lastRow="0" w:firstColumn="1" w:lastColumn="0" w:noHBand="0" w:noVBand="1"/>
      </w:tblPr>
      <w:tblGrid>
        <w:gridCol w:w="2835"/>
        <w:gridCol w:w="1877"/>
        <w:gridCol w:w="2551"/>
        <w:gridCol w:w="1418"/>
        <w:gridCol w:w="1242"/>
      </w:tblGrid>
      <w:tr w:rsidR="00DF7E10" w:rsidRPr="00DF7E10" w:rsidTr="00C82A2B">
        <w:trPr>
          <w:gridAfter w:val="4"/>
          <w:wAfter w:w="7088" w:type="dxa"/>
        </w:trPr>
        <w:tc>
          <w:tcPr>
            <w:tcW w:w="2835" w:type="dxa"/>
          </w:tcPr>
          <w:p w:rsidR="00DF7E10" w:rsidRPr="00DF7E10" w:rsidRDefault="00DF7E10" w:rsidP="0064527A">
            <w:pPr>
              <w:rPr>
                <w:b/>
                <w:bCs/>
                <w:color w:val="D60093"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>رعاية الطالبات ا</w:t>
            </w:r>
            <w:r w:rsidR="0064527A" w:rsidRPr="0071632D">
              <w:rPr>
                <w:rFonts w:hint="cs"/>
                <w:b/>
                <w:bCs/>
                <w:color w:val="C00000"/>
                <w:sz w:val="18"/>
                <w:szCs w:val="18"/>
                <w:rtl/>
              </w:rPr>
              <w:t>لمتفوقات</w:t>
            </w:r>
          </w:p>
        </w:tc>
      </w:tr>
      <w:tr w:rsidR="0071632D" w:rsidRPr="0071632D" w:rsidTr="00C82A2B">
        <w:tc>
          <w:tcPr>
            <w:tcW w:w="2835" w:type="dxa"/>
          </w:tcPr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عدد الطالبات</w:t>
            </w:r>
          </w:p>
        </w:tc>
        <w:tc>
          <w:tcPr>
            <w:tcW w:w="4428" w:type="dxa"/>
            <w:gridSpan w:val="2"/>
          </w:tcPr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البرامج المنفذة</w:t>
            </w:r>
          </w:p>
        </w:tc>
        <w:tc>
          <w:tcPr>
            <w:tcW w:w="1418" w:type="dxa"/>
          </w:tcPr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عدد المستفيدين</w:t>
            </w:r>
          </w:p>
        </w:tc>
        <w:tc>
          <w:tcPr>
            <w:tcW w:w="1242" w:type="dxa"/>
          </w:tcPr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مدى الاستجابة</w:t>
            </w:r>
          </w:p>
        </w:tc>
      </w:tr>
      <w:tr w:rsidR="0071632D" w:rsidRPr="0071632D" w:rsidTr="00C82A2B">
        <w:tc>
          <w:tcPr>
            <w:tcW w:w="2835" w:type="dxa"/>
            <w:vMerge w:val="restart"/>
          </w:tcPr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7" w:type="dxa"/>
          </w:tcPr>
          <w:p w:rsidR="00DF7E10" w:rsidRPr="0071632D" w:rsidRDefault="00DF7E10" w:rsidP="00C82A2B">
            <w:pPr>
              <w:pStyle w:val="a4"/>
              <w:numPr>
                <w:ilvl w:val="0"/>
                <w:numId w:val="2"/>
              </w:numPr>
              <w:ind w:left="317" w:hanging="317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51" w:type="dxa"/>
          </w:tcPr>
          <w:p w:rsidR="00DF7E10" w:rsidRPr="0071632D" w:rsidRDefault="00DF7E10" w:rsidP="00C82A2B">
            <w:pPr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2.</w:t>
            </w:r>
          </w:p>
          <w:p w:rsidR="00DF7E10" w:rsidRPr="0071632D" w:rsidRDefault="00DF7E10" w:rsidP="00C82A2B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 w:val="restart"/>
          </w:tcPr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2" w:type="dxa"/>
            <w:vMerge w:val="restart"/>
          </w:tcPr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(     ) %</w:t>
            </w:r>
          </w:p>
        </w:tc>
      </w:tr>
      <w:tr w:rsidR="0071632D" w:rsidRPr="0071632D" w:rsidTr="00C82A2B">
        <w:tc>
          <w:tcPr>
            <w:tcW w:w="2835" w:type="dxa"/>
            <w:vMerge/>
          </w:tcPr>
          <w:p w:rsidR="00DF7E10" w:rsidRPr="0071632D" w:rsidRDefault="00DF7E10" w:rsidP="00C82A2B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7" w:type="dxa"/>
          </w:tcPr>
          <w:p w:rsidR="00DF7E10" w:rsidRPr="0071632D" w:rsidRDefault="00DF7E10" w:rsidP="00C82A2B">
            <w:pPr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3.</w:t>
            </w:r>
          </w:p>
        </w:tc>
        <w:tc>
          <w:tcPr>
            <w:tcW w:w="2551" w:type="dxa"/>
          </w:tcPr>
          <w:p w:rsidR="00DF7E10" w:rsidRPr="0071632D" w:rsidRDefault="00DF7E10" w:rsidP="00C82A2B">
            <w:pPr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4.</w:t>
            </w:r>
          </w:p>
          <w:p w:rsidR="00DF7E10" w:rsidRPr="0071632D" w:rsidRDefault="00DF7E10" w:rsidP="00C82A2B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</w:tcPr>
          <w:p w:rsidR="00DF7E10" w:rsidRPr="0071632D" w:rsidRDefault="00DF7E10" w:rsidP="00C82A2B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2" w:type="dxa"/>
            <w:vMerge/>
          </w:tcPr>
          <w:p w:rsidR="00DF7E10" w:rsidRPr="0071632D" w:rsidRDefault="00DF7E10" w:rsidP="00C82A2B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71632D" w:rsidRPr="0071632D" w:rsidTr="00C82A2B">
        <w:tc>
          <w:tcPr>
            <w:tcW w:w="7263" w:type="dxa"/>
            <w:gridSpan w:val="3"/>
          </w:tcPr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الصعوبات التي حدثت</w:t>
            </w:r>
          </w:p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60" w:type="dxa"/>
            <w:gridSpan w:val="2"/>
          </w:tcPr>
          <w:p w:rsidR="00DF7E10" w:rsidRPr="0071632D" w:rsidRDefault="00DF7E10" w:rsidP="00C82A2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71632D">
              <w:rPr>
                <w:rFonts w:hint="cs"/>
                <w:b/>
                <w:bCs/>
                <w:sz w:val="18"/>
                <w:szCs w:val="18"/>
                <w:rtl/>
              </w:rPr>
              <w:t>المقترحات</w:t>
            </w:r>
          </w:p>
        </w:tc>
      </w:tr>
      <w:tr w:rsidR="00DF7E10" w:rsidRPr="00DF7E10" w:rsidTr="00C82A2B">
        <w:tc>
          <w:tcPr>
            <w:tcW w:w="7263" w:type="dxa"/>
            <w:gridSpan w:val="3"/>
          </w:tcPr>
          <w:p w:rsidR="00DF7E10" w:rsidRPr="00DF7E10" w:rsidRDefault="00DF7E10" w:rsidP="00C82A2B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  <w:p w:rsidR="00DF7E10" w:rsidRPr="00DF7E10" w:rsidRDefault="00DF7E10" w:rsidP="00C82A2B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1418" w:type="dxa"/>
          </w:tcPr>
          <w:p w:rsidR="00DF7E10" w:rsidRPr="00DF7E10" w:rsidRDefault="00DF7E10" w:rsidP="00C82A2B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1242" w:type="dxa"/>
          </w:tcPr>
          <w:p w:rsidR="00DF7E10" w:rsidRPr="00DF7E10" w:rsidRDefault="00DF7E10" w:rsidP="00C82A2B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</w:tr>
      <w:tr w:rsidR="00DF7E10" w:rsidRPr="00DF7E10" w:rsidTr="00C82A2B">
        <w:tc>
          <w:tcPr>
            <w:tcW w:w="7263" w:type="dxa"/>
            <w:gridSpan w:val="3"/>
          </w:tcPr>
          <w:p w:rsidR="00DF7E10" w:rsidRPr="00DF7E10" w:rsidRDefault="00DF7E10" w:rsidP="00C82A2B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  <w:p w:rsidR="00DF7E10" w:rsidRPr="00DF7E10" w:rsidRDefault="00DF7E10" w:rsidP="00C82A2B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1418" w:type="dxa"/>
          </w:tcPr>
          <w:p w:rsidR="00DF7E10" w:rsidRPr="00DF7E10" w:rsidRDefault="00DF7E10" w:rsidP="00C82A2B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  <w:tc>
          <w:tcPr>
            <w:tcW w:w="1242" w:type="dxa"/>
          </w:tcPr>
          <w:p w:rsidR="00DF7E10" w:rsidRPr="00DF7E10" w:rsidRDefault="00DF7E10" w:rsidP="00C82A2B">
            <w:pPr>
              <w:rPr>
                <w:b/>
                <w:bCs/>
                <w:color w:val="00B050"/>
                <w:sz w:val="18"/>
                <w:szCs w:val="18"/>
                <w:rtl/>
              </w:rPr>
            </w:pPr>
          </w:p>
        </w:tc>
      </w:tr>
    </w:tbl>
    <w:p w:rsidR="00DF7E10" w:rsidRDefault="00DF7E10" w:rsidP="0064527A">
      <w:pPr>
        <w:rPr>
          <w:b/>
          <w:bCs/>
          <w:color w:val="D9D9D9" w:themeColor="background1" w:themeShade="D9"/>
          <w:sz w:val="18"/>
          <w:szCs w:val="18"/>
          <w:shd w:val="pct5" w:color="auto" w:fill="808080" w:themeFill="background1" w:themeFillShade="80"/>
          <w:rtl/>
        </w:rPr>
      </w:pPr>
    </w:p>
    <w:p w:rsidR="0064527A" w:rsidRDefault="0064527A" w:rsidP="00DF7E10">
      <w:pPr>
        <w:jc w:val="right"/>
        <w:rPr>
          <w:b/>
          <w:bCs/>
          <w:color w:val="D9D9D9" w:themeColor="background1" w:themeShade="D9"/>
          <w:sz w:val="18"/>
          <w:szCs w:val="18"/>
          <w:shd w:val="pct5" w:color="auto" w:fill="808080" w:themeFill="background1" w:themeFillShade="80"/>
          <w:rtl/>
        </w:rPr>
      </w:pPr>
    </w:p>
    <w:p w:rsidR="00200ED4" w:rsidRDefault="0064527A" w:rsidP="0064527A">
      <w:pPr>
        <w:ind w:left="720" w:firstLine="720"/>
        <w:jc w:val="right"/>
        <w:rPr>
          <w:b/>
          <w:bCs/>
          <w:color w:val="FFC000"/>
          <w:sz w:val="18"/>
          <w:szCs w:val="18"/>
          <w:rtl/>
        </w:rPr>
      </w:pPr>
      <w:r>
        <w:rPr>
          <w:rFonts w:hint="cs"/>
          <w:b/>
          <w:bCs/>
          <w:color w:val="D9D9D9" w:themeColor="background1" w:themeShade="D9"/>
          <w:sz w:val="18"/>
          <w:szCs w:val="18"/>
          <w:shd w:val="pct5" w:color="auto" w:fill="808080" w:themeFill="background1" w:themeFillShade="80"/>
          <w:rtl/>
        </w:rPr>
        <w:t xml:space="preserve">  </w:t>
      </w:r>
      <w:r w:rsidR="00200ED4" w:rsidRPr="00DF7E10">
        <w:rPr>
          <w:rFonts w:hint="cs"/>
          <w:b/>
          <w:bCs/>
          <w:color w:val="D9D9D9" w:themeColor="background1" w:themeShade="D9"/>
          <w:sz w:val="18"/>
          <w:szCs w:val="18"/>
          <w:shd w:val="pct5" w:color="auto" w:fill="808080" w:themeFill="background1" w:themeFillShade="80"/>
          <w:rtl/>
        </w:rPr>
        <w:t>و.ط.ع.ن-06-</w:t>
      </w:r>
      <w:r w:rsidR="00DF7E10">
        <w:rPr>
          <w:rFonts w:hint="cs"/>
          <w:b/>
          <w:bCs/>
          <w:color w:val="D9D9D9" w:themeColor="background1" w:themeShade="D9"/>
          <w:sz w:val="18"/>
          <w:szCs w:val="18"/>
          <w:shd w:val="pct5" w:color="auto" w:fill="808080" w:themeFill="background1" w:themeFillShade="80"/>
          <w:rtl/>
        </w:rPr>
        <w:t>05</w:t>
      </w:r>
    </w:p>
    <w:p w:rsidR="0064527A" w:rsidRDefault="0064527A" w:rsidP="0064527A">
      <w:pPr>
        <w:ind w:left="720" w:firstLine="720"/>
        <w:rPr>
          <w:b/>
          <w:bCs/>
          <w:color w:val="0D0D0D" w:themeColor="text1" w:themeTint="F2"/>
          <w:sz w:val="18"/>
          <w:szCs w:val="18"/>
          <w:rtl/>
        </w:rPr>
      </w:pPr>
      <w:r w:rsidRPr="0064527A">
        <w:rPr>
          <w:rFonts w:hint="cs"/>
          <w:b/>
          <w:bCs/>
          <w:color w:val="0D0D0D" w:themeColor="text1" w:themeTint="F2"/>
          <w:sz w:val="18"/>
          <w:szCs w:val="18"/>
          <w:rtl/>
        </w:rPr>
        <w:t>1-1</w:t>
      </w:r>
    </w:p>
    <w:p w:rsidR="00C31D98" w:rsidRDefault="00C31D98" w:rsidP="00C31D98">
      <w:pPr>
        <w:rPr>
          <w:b/>
          <w:bCs/>
          <w:color w:val="0D0D0D" w:themeColor="text1" w:themeTint="F2"/>
          <w:sz w:val="18"/>
          <w:szCs w:val="18"/>
          <w:rtl/>
        </w:rPr>
      </w:pPr>
    </w:p>
    <w:tbl>
      <w:tblPr>
        <w:tblStyle w:val="a3"/>
        <w:tblpPr w:leftFromText="180" w:rightFromText="180" w:vertAnchor="text" w:horzAnchor="margin" w:tblpY="302"/>
        <w:bidiVisual/>
        <w:tblW w:w="9923" w:type="dxa"/>
        <w:tblInd w:w="290" w:type="dxa"/>
        <w:tblLook w:val="04A0" w:firstRow="1" w:lastRow="0" w:firstColumn="1" w:lastColumn="0" w:noHBand="0" w:noVBand="1"/>
      </w:tblPr>
      <w:tblGrid>
        <w:gridCol w:w="2410"/>
        <w:gridCol w:w="1134"/>
        <w:gridCol w:w="3402"/>
        <w:gridCol w:w="1276"/>
        <w:gridCol w:w="1701"/>
      </w:tblGrid>
      <w:tr w:rsidR="00AC7853" w:rsidTr="00AC7853">
        <w:trPr>
          <w:gridAfter w:val="4"/>
          <w:wAfter w:w="7513" w:type="dxa"/>
        </w:trPr>
        <w:tc>
          <w:tcPr>
            <w:tcW w:w="2410" w:type="dxa"/>
          </w:tcPr>
          <w:p w:rsidR="00AC7853" w:rsidRPr="005D0F50" w:rsidRDefault="00AC7853" w:rsidP="00AC7853">
            <w:pPr>
              <w:rPr>
                <w:b/>
                <w:bCs/>
                <w:color w:val="D60093"/>
                <w:rtl/>
              </w:rPr>
            </w:pPr>
            <w:r w:rsidRPr="0071632D">
              <w:rPr>
                <w:rFonts w:hint="cs"/>
                <w:b/>
                <w:bCs/>
                <w:color w:val="C00000"/>
                <w:rtl/>
              </w:rPr>
              <w:lastRenderedPageBreak/>
              <w:t xml:space="preserve">الحالات السلوكية </w:t>
            </w:r>
          </w:p>
        </w:tc>
      </w:tr>
      <w:tr w:rsidR="00AC7853" w:rsidTr="00AC7853">
        <w:tc>
          <w:tcPr>
            <w:tcW w:w="2410" w:type="dxa"/>
          </w:tcPr>
          <w:p w:rsidR="00AC7853" w:rsidRPr="0071632D" w:rsidRDefault="00AC7853" w:rsidP="00AC785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>وصف الحالة</w:t>
            </w:r>
          </w:p>
        </w:tc>
        <w:tc>
          <w:tcPr>
            <w:tcW w:w="1134" w:type="dxa"/>
          </w:tcPr>
          <w:p w:rsidR="00AC7853" w:rsidRPr="0071632D" w:rsidRDefault="00AC7853" w:rsidP="00AC785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>التكرار</w:t>
            </w:r>
          </w:p>
        </w:tc>
        <w:tc>
          <w:tcPr>
            <w:tcW w:w="3402" w:type="dxa"/>
          </w:tcPr>
          <w:p w:rsidR="00AC7853" w:rsidRPr="0071632D" w:rsidRDefault="00AC7853" w:rsidP="00AC785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 xml:space="preserve">الاجراءات </w:t>
            </w:r>
            <w:proofErr w:type="spellStart"/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>المتخذه</w:t>
            </w:r>
            <w:proofErr w:type="spellEnd"/>
          </w:p>
        </w:tc>
        <w:tc>
          <w:tcPr>
            <w:tcW w:w="1276" w:type="dxa"/>
          </w:tcPr>
          <w:p w:rsidR="00AC7853" w:rsidRPr="0071632D" w:rsidRDefault="00AC7853" w:rsidP="00AC785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>فاعلية الاجراء</w:t>
            </w:r>
          </w:p>
        </w:tc>
        <w:tc>
          <w:tcPr>
            <w:tcW w:w="1701" w:type="dxa"/>
          </w:tcPr>
          <w:p w:rsidR="00AC7853" w:rsidRPr="0071632D" w:rsidRDefault="00AC7853" w:rsidP="00AC785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 xml:space="preserve">وضع </w:t>
            </w:r>
            <w:proofErr w:type="spellStart"/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>الحاله</w:t>
            </w:r>
            <w:proofErr w:type="spellEnd"/>
          </w:p>
        </w:tc>
      </w:tr>
      <w:tr w:rsidR="00AC7853" w:rsidTr="00AC7853">
        <w:tc>
          <w:tcPr>
            <w:tcW w:w="2410" w:type="dxa"/>
          </w:tcPr>
          <w:p w:rsidR="00AC7853" w:rsidRPr="0071632D" w:rsidRDefault="00AC7853" w:rsidP="00AC785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</w:p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2" w:type="dxa"/>
          </w:tcPr>
          <w:p w:rsidR="00AC7853" w:rsidRPr="0071632D" w:rsidRDefault="00AC7853" w:rsidP="00AC785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AC7853" w:rsidRPr="0071632D" w:rsidRDefault="00AC7853" w:rsidP="00AC785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>(  ) مستمر (   ) انتهى</w:t>
            </w:r>
          </w:p>
        </w:tc>
      </w:tr>
      <w:tr w:rsidR="00AC7853" w:rsidTr="00AC7853">
        <w:tc>
          <w:tcPr>
            <w:tcW w:w="2410" w:type="dxa"/>
          </w:tcPr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</w:p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2" w:type="dxa"/>
          </w:tcPr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>(  ) مستمر (   ) انتهى</w:t>
            </w:r>
          </w:p>
        </w:tc>
      </w:tr>
      <w:tr w:rsidR="00AC7853" w:rsidTr="00AC7853">
        <w:tc>
          <w:tcPr>
            <w:tcW w:w="2410" w:type="dxa"/>
          </w:tcPr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</w:p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2" w:type="dxa"/>
          </w:tcPr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AC7853" w:rsidRPr="0071632D" w:rsidRDefault="00AC7853" w:rsidP="00AC785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>(  ) مستمر (   ) انتهى</w:t>
            </w:r>
          </w:p>
        </w:tc>
      </w:tr>
      <w:tr w:rsidR="00AC7853" w:rsidTr="00AC7853">
        <w:tc>
          <w:tcPr>
            <w:tcW w:w="2410" w:type="dxa"/>
          </w:tcPr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02" w:type="dxa"/>
          </w:tcPr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>(  ) مستمر (   ) انتهى</w:t>
            </w:r>
          </w:p>
          <w:p w:rsidR="00AC7853" w:rsidRPr="0071632D" w:rsidRDefault="00AC7853" w:rsidP="00AC7853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AC7853" w:rsidTr="00AC7853">
        <w:tc>
          <w:tcPr>
            <w:tcW w:w="6946" w:type="dxa"/>
            <w:gridSpan w:val="3"/>
          </w:tcPr>
          <w:p w:rsidR="00AC7853" w:rsidRPr="0071632D" w:rsidRDefault="00AC7853" w:rsidP="00AC785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>ملاحظات عامة</w:t>
            </w:r>
          </w:p>
        </w:tc>
        <w:tc>
          <w:tcPr>
            <w:tcW w:w="2977" w:type="dxa"/>
            <w:gridSpan w:val="2"/>
          </w:tcPr>
          <w:p w:rsidR="00AC7853" w:rsidRPr="0071632D" w:rsidRDefault="00AC7853" w:rsidP="00AC785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>المقترحات</w:t>
            </w:r>
          </w:p>
          <w:p w:rsidR="00AC7853" w:rsidRPr="0071632D" w:rsidRDefault="00AC7853" w:rsidP="00AC785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AC7853" w:rsidTr="00AC7853">
        <w:tc>
          <w:tcPr>
            <w:tcW w:w="6946" w:type="dxa"/>
            <w:gridSpan w:val="3"/>
          </w:tcPr>
          <w:p w:rsidR="00AC7853" w:rsidRDefault="00AC7853" w:rsidP="00AC7853">
            <w:pPr>
              <w:jc w:val="center"/>
              <w:rPr>
                <w:b/>
                <w:bCs/>
                <w:color w:val="00B050"/>
                <w:sz w:val="20"/>
                <w:szCs w:val="20"/>
                <w:rtl/>
              </w:rPr>
            </w:pPr>
          </w:p>
          <w:p w:rsidR="00AC7853" w:rsidRDefault="00AC7853" w:rsidP="00AC7853">
            <w:pPr>
              <w:jc w:val="center"/>
              <w:rPr>
                <w:b/>
                <w:bCs/>
                <w:color w:val="00B050"/>
                <w:sz w:val="20"/>
                <w:szCs w:val="20"/>
                <w:rtl/>
              </w:rPr>
            </w:pPr>
          </w:p>
        </w:tc>
        <w:tc>
          <w:tcPr>
            <w:tcW w:w="2977" w:type="dxa"/>
            <w:gridSpan w:val="2"/>
          </w:tcPr>
          <w:p w:rsidR="00AC7853" w:rsidRDefault="00AC7853" w:rsidP="00AC7853">
            <w:pPr>
              <w:jc w:val="center"/>
              <w:rPr>
                <w:b/>
                <w:bCs/>
                <w:color w:val="00B050"/>
                <w:sz w:val="20"/>
                <w:szCs w:val="20"/>
                <w:rtl/>
              </w:rPr>
            </w:pPr>
          </w:p>
        </w:tc>
      </w:tr>
    </w:tbl>
    <w:p w:rsidR="00AC7853" w:rsidRDefault="00AC7853" w:rsidP="0064527A">
      <w:pPr>
        <w:ind w:left="720" w:firstLine="720"/>
        <w:rPr>
          <w:b/>
          <w:bCs/>
          <w:color w:val="0D0D0D" w:themeColor="text1" w:themeTint="F2"/>
          <w:sz w:val="18"/>
          <w:szCs w:val="18"/>
          <w:rtl/>
        </w:rPr>
      </w:pPr>
    </w:p>
    <w:p w:rsidR="00AC7853" w:rsidRPr="00AC7853" w:rsidRDefault="00AC7853" w:rsidP="00AC7853">
      <w:pPr>
        <w:rPr>
          <w:sz w:val="18"/>
          <w:szCs w:val="18"/>
          <w:rtl/>
        </w:rPr>
      </w:pPr>
    </w:p>
    <w:p w:rsidR="00AC7853" w:rsidRDefault="00AC7853" w:rsidP="00AC7853">
      <w:pPr>
        <w:rPr>
          <w:sz w:val="18"/>
          <w:szCs w:val="18"/>
          <w:rtl/>
        </w:rPr>
      </w:pPr>
    </w:p>
    <w:tbl>
      <w:tblPr>
        <w:tblStyle w:val="a3"/>
        <w:tblpPr w:leftFromText="180" w:rightFromText="180" w:vertAnchor="text" w:horzAnchor="margin" w:tblpY="302"/>
        <w:bidiVisual/>
        <w:tblW w:w="9923" w:type="dxa"/>
        <w:tblInd w:w="290" w:type="dxa"/>
        <w:tblLook w:val="04A0" w:firstRow="1" w:lastRow="0" w:firstColumn="1" w:lastColumn="0" w:noHBand="0" w:noVBand="1"/>
      </w:tblPr>
      <w:tblGrid>
        <w:gridCol w:w="2410"/>
        <w:gridCol w:w="283"/>
        <w:gridCol w:w="1146"/>
        <w:gridCol w:w="1548"/>
        <w:gridCol w:w="2126"/>
        <w:gridCol w:w="2410"/>
      </w:tblGrid>
      <w:tr w:rsidR="00AC7853" w:rsidTr="00C82A2B">
        <w:trPr>
          <w:gridAfter w:val="5"/>
          <w:wAfter w:w="7513" w:type="dxa"/>
        </w:trPr>
        <w:tc>
          <w:tcPr>
            <w:tcW w:w="2410" w:type="dxa"/>
          </w:tcPr>
          <w:p w:rsidR="00AC7853" w:rsidRPr="005D0F50" w:rsidRDefault="00AC7853" w:rsidP="00AC7853">
            <w:pPr>
              <w:rPr>
                <w:b/>
                <w:bCs/>
                <w:color w:val="D60093"/>
                <w:rtl/>
              </w:rPr>
            </w:pPr>
            <w:r w:rsidRPr="0071632D">
              <w:rPr>
                <w:rFonts w:hint="cs"/>
                <w:b/>
                <w:bCs/>
                <w:color w:val="C00000"/>
                <w:rtl/>
              </w:rPr>
              <w:t>البرامج التوعوية</w:t>
            </w:r>
          </w:p>
        </w:tc>
      </w:tr>
      <w:tr w:rsidR="00AC7853" w:rsidTr="00AC7853">
        <w:tc>
          <w:tcPr>
            <w:tcW w:w="3839" w:type="dxa"/>
            <w:gridSpan w:val="3"/>
          </w:tcPr>
          <w:p w:rsidR="00AC7853" w:rsidRPr="0071632D" w:rsidRDefault="00AC7853" w:rsidP="00C82A2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>اسم البرنامج</w:t>
            </w:r>
          </w:p>
        </w:tc>
        <w:tc>
          <w:tcPr>
            <w:tcW w:w="3674" w:type="dxa"/>
            <w:gridSpan w:val="2"/>
          </w:tcPr>
          <w:p w:rsidR="00AC7853" w:rsidRPr="0071632D" w:rsidRDefault="00AC7853" w:rsidP="00C82A2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>تاريخ تنفيذه</w:t>
            </w:r>
          </w:p>
        </w:tc>
        <w:tc>
          <w:tcPr>
            <w:tcW w:w="2410" w:type="dxa"/>
          </w:tcPr>
          <w:p w:rsidR="00AC7853" w:rsidRPr="0071632D" w:rsidRDefault="00AC7853" w:rsidP="00C82A2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>عدد المستفيدين</w:t>
            </w:r>
          </w:p>
        </w:tc>
      </w:tr>
      <w:tr w:rsidR="00AC7853" w:rsidTr="00AC7853">
        <w:tc>
          <w:tcPr>
            <w:tcW w:w="3839" w:type="dxa"/>
            <w:gridSpan w:val="3"/>
          </w:tcPr>
          <w:p w:rsidR="00AC7853" w:rsidRPr="0071632D" w:rsidRDefault="00AC7853" w:rsidP="00C82A2B">
            <w:pPr>
              <w:rPr>
                <w:b/>
                <w:bCs/>
                <w:sz w:val="20"/>
                <w:szCs w:val="20"/>
                <w:rtl/>
              </w:rPr>
            </w:pPr>
          </w:p>
          <w:p w:rsidR="00AC7853" w:rsidRPr="0071632D" w:rsidRDefault="00AC7853" w:rsidP="00C82A2B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74" w:type="dxa"/>
            <w:gridSpan w:val="2"/>
          </w:tcPr>
          <w:p w:rsidR="00AC7853" w:rsidRPr="0071632D" w:rsidRDefault="00AC7853" w:rsidP="00C82A2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</w:tcPr>
          <w:p w:rsidR="00AC7853" w:rsidRPr="0071632D" w:rsidRDefault="00AC7853" w:rsidP="00C82A2B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AC7853" w:rsidTr="00AC7853">
        <w:tc>
          <w:tcPr>
            <w:tcW w:w="3839" w:type="dxa"/>
            <w:gridSpan w:val="3"/>
          </w:tcPr>
          <w:p w:rsidR="00AC7853" w:rsidRPr="0071632D" w:rsidRDefault="00AC7853" w:rsidP="00C82A2B">
            <w:pPr>
              <w:rPr>
                <w:b/>
                <w:bCs/>
                <w:sz w:val="20"/>
                <w:szCs w:val="20"/>
                <w:rtl/>
              </w:rPr>
            </w:pPr>
          </w:p>
          <w:p w:rsidR="00AC7853" w:rsidRPr="0071632D" w:rsidRDefault="00AC7853" w:rsidP="00C82A2B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74" w:type="dxa"/>
            <w:gridSpan w:val="2"/>
          </w:tcPr>
          <w:p w:rsidR="00AC7853" w:rsidRPr="0071632D" w:rsidRDefault="00AC7853" w:rsidP="00C82A2B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</w:tcPr>
          <w:p w:rsidR="00AC7853" w:rsidRPr="0071632D" w:rsidRDefault="00AC7853" w:rsidP="00C82A2B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AC7853" w:rsidTr="00AC7853">
        <w:tc>
          <w:tcPr>
            <w:tcW w:w="3839" w:type="dxa"/>
            <w:gridSpan w:val="3"/>
          </w:tcPr>
          <w:p w:rsidR="00AC7853" w:rsidRPr="0071632D" w:rsidRDefault="00AC7853" w:rsidP="00C82A2B">
            <w:pPr>
              <w:rPr>
                <w:b/>
                <w:bCs/>
                <w:sz w:val="20"/>
                <w:szCs w:val="20"/>
                <w:rtl/>
              </w:rPr>
            </w:pPr>
          </w:p>
          <w:p w:rsidR="00AC7853" w:rsidRPr="0071632D" w:rsidRDefault="00AC7853" w:rsidP="00C82A2B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74" w:type="dxa"/>
            <w:gridSpan w:val="2"/>
          </w:tcPr>
          <w:p w:rsidR="00AC7853" w:rsidRPr="0071632D" w:rsidRDefault="00AC7853" w:rsidP="00C82A2B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</w:tcPr>
          <w:p w:rsidR="00AC7853" w:rsidRPr="0071632D" w:rsidRDefault="00AC7853" w:rsidP="00C82A2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AC7853" w:rsidTr="00AC7853">
        <w:tc>
          <w:tcPr>
            <w:tcW w:w="3839" w:type="dxa"/>
            <w:gridSpan w:val="3"/>
          </w:tcPr>
          <w:p w:rsidR="00AC7853" w:rsidRPr="0071632D" w:rsidRDefault="00AC7853" w:rsidP="00C82A2B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74" w:type="dxa"/>
            <w:gridSpan w:val="2"/>
          </w:tcPr>
          <w:p w:rsidR="00AC7853" w:rsidRPr="0071632D" w:rsidRDefault="00AC7853" w:rsidP="00C82A2B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</w:tcPr>
          <w:p w:rsidR="00AC7853" w:rsidRPr="0071632D" w:rsidRDefault="00AC7853" w:rsidP="00C82A2B">
            <w:pPr>
              <w:rPr>
                <w:b/>
                <w:bCs/>
                <w:sz w:val="20"/>
                <w:szCs w:val="20"/>
                <w:rtl/>
              </w:rPr>
            </w:pPr>
          </w:p>
          <w:p w:rsidR="00AC7853" w:rsidRPr="0071632D" w:rsidRDefault="00AC7853" w:rsidP="00C82A2B">
            <w:pPr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AC7853" w:rsidTr="00B517CC">
        <w:tc>
          <w:tcPr>
            <w:tcW w:w="2693" w:type="dxa"/>
            <w:gridSpan w:val="2"/>
          </w:tcPr>
          <w:p w:rsidR="00AC7853" w:rsidRPr="0071632D" w:rsidRDefault="00AC7853" w:rsidP="00C82A2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 xml:space="preserve">اسم المرشدة الطلابية </w:t>
            </w:r>
          </w:p>
          <w:p w:rsidR="00AC7853" w:rsidRPr="0071632D" w:rsidRDefault="00AC7853" w:rsidP="00C82A2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4" w:type="dxa"/>
            <w:gridSpan w:val="2"/>
          </w:tcPr>
          <w:p w:rsidR="00AC7853" w:rsidRPr="0071632D" w:rsidRDefault="00AC7853" w:rsidP="00F3062E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>التاريخ</w:t>
            </w:r>
          </w:p>
        </w:tc>
        <w:tc>
          <w:tcPr>
            <w:tcW w:w="4536" w:type="dxa"/>
            <w:gridSpan w:val="2"/>
          </w:tcPr>
          <w:p w:rsidR="00AC7853" w:rsidRPr="0071632D" w:rsidRDefault="00AC7853" w:rsidP="00C82A2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>التوقيع</w:t>
            </w:r>
          </w:p>
          <w:p w:rsidR="00AC7853" w:rsidRPr="0071632D" w:rsidRDefault="00AC7853" w:rsidP="00C82A2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AC7853" w:rsidTr="00B517CC">
        <w:tc>
          <w:tcPr>
            <w:tcW w:w="2693" w:type="dxa"/>
            <w:gridSpan w:val="2"/>
          </w:tcPr>
          <w:p w:rsidR="00AC7853" w:rsidRPr="0071632D" w:rsidRDefault="00AC7853" w:rsidP="00C82A2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>اسم وكيلة شؤون الطالبات</w:t>
            </w:r>
          </w:p>
        </w:tc>
        <w:tc>
          <w:tcPr>
            <w:tcW w:w="2694" w:type="dxa"/>
            <w:gridSpan w:val="2"/>
          </w:tcPr>
          <w:p w:rsidR="00AC7853" w:rsidRPr="0071632D" w:rsidRDefault="00AC7853" w:rsidP="00C82A2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>التاريخ</w:t>
            </w:r>
          </w:p>
          <w:p w:rsidR="00AC7853" w:rsidRPr="0071632D" w:rsidRDefault="00AC7853" w:rsidP="00C82A2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36" w:type="dxa"/>
            <w:gridSpan w:val="2"/>
          </w:tcPr>
          <w:p w:rsidR="00AC7853" w:rsidRPr="0071632D" w:rsidRDefault="00AC7853" w:rsidP="00C82A2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1632D">
              <w:rPr>
                <w:rFonts w:hint="cs"/>
                <w:b/>
                <w:bCs/>
                <w:sz w:val="20"/>
                <w:szCs w:val="20"/>
                <w:rtl/>
              </w:rPr>
              <w:t>التوقيع</w:t>
            </w:r>
          </w:p>
        </w:tc>
      </w:tr>
    </w:tbl>
    <w:p w:rsidR="00AC7853" w:rsidRPr="00AC7853" w:rsidRDefault="00AC7853" w:rsidP="00AC7853">
      <w:pPr>
        <w:rPr>
          <w:sz w:val="18"/>
          <w:szCs w:val="18"/>
          <w:rtl/>
        </w:rPr>
      </w:pPr>
    </w:p>
    <w:p w:rsidR="00AC7853" w:rsidRPr="00AC7853" w:rsidRDefault="00AC7853" w:rsidP="00AC7853">
      <w:pPr>
        <w:rPr>
          <w:sz w:val="18"/>
          <w:szCs w:val="18"/>
          <w:rtl/>
        </w:rPr>
      </w:pPr>
    </w:p>
    <w:p w:rsidR="00AC7853" w:rsidRPr="00AC7853" w:rsidRDefault="00AC7853" w:rsidP="00AC7853">
      <w:pPr>
        <w:rPr>
          <w:sz w:val="18"/>
          <w:szCs w:val="18"/>
          <w:rtl/>
        </w:rPr>
      </w:pPr>
    </w:p>
    <w:p w:rsidR="00AC7853" w:rsidRPr="00AC7853" w:rsidRDefault="00AC7853" w:rsidP="00AC7853">
      <w:pPr>
        <w:rPr>
          <w:sz w:val="18"/>
          <w:szCs w:val="18"/>
          <w:rtl/>
        </w:rPr>
      </w:pPr>
    </w:p>
    <w:p w:rsidR="00AC7853" w:rsidRPr="00AC7853" w:rsidRDefault="00AC7853" w:rsidP="00AC7853">
      <w:pPr>
        <w:rPr>
          <w:sz w:val="18"/>
          <w:szCs w:val="18"/>
          <w:rtl/>
        </w:rPr>
      </w:pPr>
    </w:p>
    <w:p w:rsidR="00DC7B68" w:rsidRDefault="00DC7B68" w:rsidP="00DC7B68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</w:t>
      </w:r>
      <w:r w:rsidRPr="00F80F9A">
        <w:rPr>
          <w:rFonts w:hint="cs"/>
          <w:b/>
          <w:bCs/>
          <w:rtl/>
        </w:rPr>
        <w:t xml:space="preserve">المرشدة الطلابية </w:t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  <w:t>وكيلة شؤون الطالبات</w:t>
      </w:r>
      <w:r>
        <w:rPr>
          <w:rFonts w:hint="cs"/>
          <w:b/>
          <w:bCs/>
          <w:rtl/>
        </w:rPr>
        <w:tab/>
        <w:t xml:space="preserve">   </w:t>
      </w:r>
      <w:r w:rsidRPr="00F80F9A"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 xml:space="preserve">           </w:t>
      </w:r>
      <w:r w:rsidRPr="00F80F9A">
        <w:rPr>
          <w:rFonts w:hint="cs"/>
          <w:b/>
          <w:bCs/>
          <w:rtl/>
        </w:rPr>
        <w:t>مديرة المدرسة</w:t>
      </w:r>
    </w:p>
    <w:p w:rsidR="00DC7B68" w:rsidRDefault="00DC7B68" w:rsidP="00DC7B68">
      <w:pPr>
        <w:rPr>
          <w:b/>
          <w:bCs/>
          <w:rtl/>
        </w:rPr>
      </w:pPr>
    </w:p>
    <w:p w:rsidR="00DC7B68" w:rsidRPr="00F80F9A" w:rsidRDefault="00DC7B68" w:rsidP="00DC7B68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سارة المنيع - </w:t>
      </w:r>
      <w:r w:rsidRPr="004A699F">
        <w:rPr>
          <w:rFonts w:hint="cs"/>
          <w:b/>
          <w:bCs/>
          <w:rtl/>
        </w:rPr>
        <w:t>ب</w:t>
      </w:r>
      <w:r>
        <w:rPr>
          <w:rFonts w:hint="cs"/>
          <w:b/>
          <w:bCs/>
          <w:rtl/>
        </w:rPr>
        <w:t>دريه</w:t>
      </w:r>
      <w:r w:rsidRPr="004A699F">
        <w:rPr>
          <w:rFonts w:hint="cs"/>
          <w:b/>
          <w:bCs/>
          <w:rtl/>
        </w:rPr>
        <w:t xml:space="preserve"> الغامدي</w:t>
      </w:r>
      <w:r>
        <w:rPr>
          <w:rFonts w:hint="cs"/>
          <w:b/>
          <w:bCs/>
          <w:rtl/>
        </w:rPr>
        <w:t xml:space="preserve">                                     </w:t>
      </w:r>
      <w:proofErr w:type="spellStart"/>
      <w:r>
        <w:rPr>
          <w:rFonts w:hint="cs"/>
          <w:b/>
          <w:bCs/>
          <w:rtl/>
        </w:rPr>
        <w:t>موضي</w:t>
      </w:r>
      <w:proofErr w:type="spellEnd"/>
      <w:r>
        <w:rPr>
          <w:rFonts w:hint="cs"/>
          <w:b/>
          <w:bCs/>
          <w:rtl/>
        </w:rPr>
        <w:t xml:space="preserve">                                               مها فهد </w:t>
      </w:r>
      <w:proofErr w:type="spellStart"/>
      <w:r>
        <w:rPr>
          <w:rFonts w:hint="cs"/>
          <w:b/>
          <w:bCs/>
          <w:rtl/>
        </w:rPr>
        <w:t>الهديان</w:t>
      </w:r>
      <w:proofErr w:type="spellEnd"/>
    </w:p>
    <w:p w:rsidR="00DC7B68" w:rsidRPr="00F80F9A" w:rsidRDefault="00DC7B68" w:rsidP="00DC7B68">
      <w:pPr>
        <w:rPr>
          <w:b/>
          <w:bCs/>
          <w:rtl/>
        </w:rPr>
      </w:pPr>
      <w:r w:rsidRPr="00F80F9A">
        <w:rPr>
          <w:rFonts w:hint="cs"/>
          <w:b/>
          <w:bCs/>
          <w:rtl/>
        </w:rPr>
        <w:tab/>
      </w:r>
      <w:r w:rsidRPr="00F80F9A">
        <w:rPr>
          <w:rFonts w:hint="cs"/>
          <w:b/>
          <w:bCs/>
          <w:rtl/>
        </w:rPr>
        <w:tab/>
      </w:r>
      <w:r w:rsidRPr="00F80F9A">
        <w:rPr>
          <w:rFonts w:hint="cs"/>
          <w:b/>
          <w:bCs/>
          <w:rtl/>
        </w:rPr>
        <w:tab/>
      </w:r>
      <w:r w:rsidRPr="00F80F9A">
        <w:rPr>
          <w:rFonts w:hint="cs"/>
          <w:b/>
          <w:bCs/>
          <w:rtl/>
        </w:rPr>
        <w:tab/>
      </w:r>
      <w:r w:rsidRPr="00F80F9A">
        <w:rPr>
          <w:rFonts w:hint="cs"/>
          <w:b/>
          <w:bCs/>
          <w:rtl/>
        </w:rPr>
        <w:tab/>
      </w:r>
      <w:r w:rsidRPr="00F80F9A">
        <w:rPr>
          <w:rFonts w:hint="cs"/>
          <w:b/>
          <w:bCs/>
          <w:rtl/>
        </w:rPr>
        <w:tab/>
      </w:r>
      <w:r w:rsidRPr="00F80F9A">
        <w:rPr>
          <w:rFonts w:hint="cs"/>
          <w:b/>
          <w:bCs/>
          <w:rtl/>
        </w:rPr>
        <w:tab/>
      </w:r>
    </w:p>
    <w:p w:rsidR="00DC7B68" w:rsidRPr="00F80F9A" w:rsidRDefault="00DC7B68" w:rsidP="00DC7B68">
      <w:pPr>
        <w:rPr>
          <w:b/>
          <w:bCs/>
          <w:rtl/>
        </w:rPr>
      </w:pPr>
      <w:r w:rsidRPr="00F80F9A">
        <w:rPr>
          <w:rFonts w:hint="cs"/>
          <w:b/>
          <w:bCs/>
          <w:rtl/>
        </w:rPr>
        <w:t>التوقيع:</w:t>
      </w:r>
      <w:r w:rsidRPr="00F80F9A">
        <w:rPr>
          <w:rFonts w:hint="cs"/>
          <w:b/>
          <w:bCs/>
          <w:rtl/>
        </w:rPr>
        <w:tab/>
      </w:r>
      <w:r w:rsidRPr="00F80F9A">
        <w:rPr>
          <w:rFonts w:hint="cs"/>
          <w:b/>
          <w:bCs/>
          <w:rtl/>
        </w:rPr>
        <w:tab/>
      </w:r>
      <w:r w:rsidRPr="00F80F9A">
        <w:rPr>
          <w:rFonts w:hint="cs"/>
          <w:b/>
          <w:bCs/>
          <w:rtl/>
        </w:rPr>
        <w:tab/>
      </w:r>
      <w:r w:rsidRPr="00F80F9A">
        <w:rPr>
          <w:rFonts w:hint="cs"/>
          <w:b/>
          <w:bCs/>
          <w:rtl/>
        </w:rPr>
        <w:tab/>
      </w:r>
      <w:r w:rsidRPr="00F80F9A"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 xml:space="preserve">            التوقيع:</w:t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  <w:t xml:space="preserve">          </w:t>
      </w:r>
      <w:r w:rsidRPr="00F80F9A">
        <w:rPr>
          <w:rFonts w:hint="cs"/>
          <w:b/>
          <w:bCs/>
          <w:rtl/>
        </w:rPr>
        <w:t>التوقيع:</w:t>
      </w:r>
    </w:p>
    <w:p w:rsidR="00DC7B68" w:rsidRDefault="00DC7B68" w:rsidP="00DC7B68">
      <w:pPr>
        <w:rPr>
          <w:b/>
          <w:bCs/>
          <w:color w:val="FFC000"/>
          <w:rtl/>
        </w:rPr>
      </w:pPr>
      <w:r w:rsidRPr="00FF3622">
        <w:rPr>
          <w:rFonts w:hint="cs"/>
          <w:b/>
          <w:bCs/>
          <w:color w:val="0070C0"/>
          <w:rtl/>
        </w:rPr>
        <w:tab/>
      </w:r>
      <w:r w:rsidRPr="00FF3622">
        <w:rPr>
          <w:rFonts w:hint="cs"/>
          <w:b/>
          <w:bCs/>
          <w:color w:val="0070C0"/>
          <w:rtl/>
        </w:rPr>
        <w:tab/>
      </w:r>
      <w:r w:rsidRPr="00FF3622">
        <w:rPr>
          <w:rFonts w:hint="cs"/>
          <w:b/>
          <w:bCs/>
          <w:color w:val="0070C0"/>
          <w:rtl/>
        </w:rPr>
        <w:tab/>
      </w:r>
      <w:r w:rsidRPr="00FF3622">
        <w:rPr>
          <w:rFonts w:hint="cs"/>
          <w:b/>
          <w:bCs/>
          <w:color w:val="0070C0"/>
          <w:rtl/>
        </w:rPr>
        <w:tab/>
      </w:r>
      <w:r w:rsidRPr="00FF3622">
        <w:rPr>
          <w:rFonts w:hint="cs"/>
          <w:b/>
          <w:bCs/>
          <w:color w:val="0070C0"/>
          <w:rtl/>
        </w:rPr>
        <w:tab/>
      </w:r>
      <w:r w:rsidRPr="00FF3622">
        <w:rPr>
          <w:rFonts w:hint="cs"/>
          <w:b/>
          <w:bCs/>
          <w:color w:val="0070C0"/>
          <w:rtl/>
        </w:rPr>
        <w:tab/>
      </w:r>
      <w:r>
        <w:rPr>
          <w:rFonts w:hint="cs"/>
          <w:b/>
          <w:bCs/>
          <w:color w:val="FFC000"/>
          <w:rtl/>
        </w:rPr>
        <w:tab/>
      </w:r>
      <w:r>
        <w:rPr>
          <w:rFonts w:hint="cs"/>
          <w:b/>
          <w:bCs/>
          <w:color w:val="FFC000"/>
          <w:rtl/>
        </w:rPr>
        <w:tab/>
      </w:r>
      <w:r>
        <w:rPr>
          <w:rFonts w:hint="cs"/>
          <w:b/>
          <w:bCs/>
          <w:color w:val="FFC000"/>
          <w:rtl/>
        </w:rPr>
        <w:tab/>
      </w:r>
      <w:r>
        <w:rPr>
          <w:rFonts w:hint="cs"/>
          <w:b/>
          <w:bCs/>
          <w:color w:val="FFC000"/>
          <w:rtl/>
        </w:rPr>
        <w:tab/>
      </w:r>
      <w:r>
        <w:rPr>
          <w:rFonts w:hint="cs"/>
          <w:b/>
          <w:bCs/>
          <w:color w:val="FFC000"/>
          <w:rtl/>
        </w:rPr>
        <w:tab/>
      </w:r>
    </w:p>
    <w:p w:rsidR="00DC7B68" w:rsidRDefault="00DC7B68" w:rsidP="00DC7B68">
      <w:pPr>
        <w:rPr>
          <w:b/>
          <w:bCs/>
          <w:color w:val="FFC000"/>
          <w:rtl/>
        </w:rPr>
      </w:pPr>
    </w:p>
    <w:p w:rsidR="00AC7853" w:rsidRPr="00AC7853" w:rsidRDefault="00AC7853" w:rsidP="00AC7853">
      <w:pPr>
        <w:rPr>
          <w:sz w:val="18"/>
          <w:szCs w:val="18"/>
          <w:rtl/>
        </w:rPr>
      </w:pPr>
    </w:p>
    <w:p w:rsidR="00AC7853" w:rsidRPr="00AC7853" w:rsidRDefault="00AC7853" w:rsidP="00AC7853">
      <w:pPr>
        <w:rPr>
          <w:sz w:val="18"/>
          <w:szCs w:val="18"/>
          <w:rtl/>
        </w:rPr>
      </w:pPr>
    </w:p>
    <w:p w:rsidR="00AC7853" w:rsidRPr="00AC7853" w:rsidRDefault="00AC7853" w:rsidP="00AC7853">
      <w:pPr>
        <w:rPr>
          <w:sz w:val="18"/>
          <w:szCs w:val="18"/>
          <w:rtl/>
        </w:rPr>
      </w:pPr>
    </w:p>
    <w:p w:rsidR="00AC7853" w:rsidRPr="00AC7853" w:rsidRDefault="00AC7853" w:rsidP="00AC7853">
      <w:pPr>
        <w:rPr>
          <w:sz w:val="18"/>
          <w:szCs w:val="18"/>
          <w:rtl/>
        </w:rPr>
      </w:pPr>
    </w:p>
    <w:p w:rsidR="00AC7853" w:rsidRPr="00AC7853" w:rsidRDefault="00AC7853" w:rsidP="00AC7853">
      <w:pPr>
        <w:rPr>
          <w:sz w:val="18"/>
          <w:szCs w:val="18"/>
          <w:rtl/>
        </w:rPr>
      </w:pPr>
    </w:p>
    <w:p w:rsidR="00C31D98" w:rsidRPr="00AC7853" w:rsidRDefault="00AC7853" w:rsidP="00AC7853">
      <w:pPr>
        <w:rPr>
          <w:sz w:val="18"/>
          <w:szCs w:val="18"/>
          <w:rtl/>
        </w:rPr>
      </w:pPr>
      <w:r>
        <w:rPr>
          <w:rFonts w:hint="cs"/>
          <w:sz w:val="18"/>
          <w:szCs w:val="18"/>
          <w:rtl/>
        </w:rPr>
        <w:tab/>
      </w:r>
      <w:r>
        <w:rPr>
          <w:rFonts w:hint="cs"/>
          <w:sz w:val="18"/>
          <w:szCs w:val="18"/>
          <w:rtl/>
        </w:rPr>
        <w:tab/>
      </w:r>
      <w:r>
        <w:rPr>
          <w:rFonts w:hint="cs"/>
          <w:sz w:val="18"/>
          <w:szCs w:val="18"/>
          <w:rtl/>
        </w:rPr>
        <w:tab/>
      </w:r>
    </w:p>
    <w:sectPr w:rsidR="00C31D98" w:rsidRPr="00AC7853" w:rsidSect="00DF7E10">
      <w:pgSz w:w="11906" w:h="16838"/>
      <w:pgMar w:top="993" w:right="849" w:bottom="851" w:left="1276" w:header="708" w:footer="708" w:gutter="0"/>
      <w:pgBorders w:offsetFrom="page">
        <w:top w:val="thinThickSmallGap" w:sz="24" w:space="24" w:color="548DD4" w:themeColor="text2" w:themeTint="99"/>
        <w:left w:val="thinThickSmallGap" w:sz="24" w:space="24" w:color="548DD4" w:themeColor="text2" w:themeTint="99"/>
        <w:bottom w:val="thickThinSmallGap" w:sz="24" w:space="24" w:color="548DD4" w:themeColor="text2" w:themeTint="99"/>
        <w:right w:val="thickThinSmallGap" w:sz="24" w:space="24" w:color="548DD4" w:themeColor="text2" w:themeTint="99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B15" w:rsidRDefault="007F4B15" w:rsidP="0071632D">
      <w:r>
        <w:separator/>
      </w:r>
    </w:p>
  </w:endnote>
  <w:endnote w:type="continuationSeparator" w:id="0">
    <w:p w:rsidR="007F4B15" w:rsidRDefault="007F4B15" w:rsidP="00716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B15" w:rsidRDefault="007F4B15" w:rsidP="0071632D">
      <w:r>
        <w:separator/>
      </w:r>
    </w:p>
  </w:footnote>
  <w:footnote w:type="continuationSeparator" w:id="0">
    <w:p w:rsidR="007F4B15" w:rsidRDefault="007F4B15" w:rsidP="00716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5625F"/>
    <w:multiLevelType w:val="hybridMultilevel"/>
    <w:tmpl w:val="75188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D478C9"/>
    <w:multiLevelType w:val="hybridMultilevel"/>
    <w:tmpl w:val="E5AEC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32D"/>
    <w:rsid w:val="00167251"/>
    <w:rsid w:val="00200ED4"/>
    <w:rsid w:val="00240AA6"/>
    <w:rsid w:val="004434D0"/>
    <w:rsid w:val="00504F97"/>
    <w:rsid w:val="005D0F50"/>
    <w:rsid w:val="0064527A"/>
    <w:rsid w:val="0071632D"/>
    <w:rsid w:val="007F4B15"/>
    <w:rsid w:val="00A2214C"/>
    <w:rsid w:val="00A31294"/>
    <w:rsid w:val="00AC7853"/>
    <w:rsid w:val="00C31D98"/>
    <w:rsid w:val="00CD3667"/>
    <w:rsid w:val="00DC7B68"/>
    <w:rsid w:val="00DF7E10"/>
    <w:rsid w:val="00E91548"/>
    <w:rsid w:val="00F10200"/>
    <w:rsid w:val="00F5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ED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0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0F50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71632D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5"/>
    <w:uiPriority w:val="99"/>
    <w:rsid w:val="0071632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unhideWhenUsed/>
    <w:rsid w:val="0071632D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6"/>
    <w:uiPriority w:val="99"/>
    <w:rsid w:val="0071632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ED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0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0F50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71632D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5"/>
    <w:uiPriority w:val="99"/>
    <w:rsid w:val="0071632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unhideWhenUsed/>
    <w:rsid w:val="0071632D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6"/>
    <w:uiPriority w:val="99"/>
    <w:rsid w:val="0071632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576;&#1585;&#1575;&#1605;&#1580;&#1610;%20&#1575;&#1604;&#1575;&#1585;&#1588;&#1575;&#1583;&#1610;&#1607;\&#1575;&#1604;&#1576;&#1585;&#1575;&#1605;&#1580;%20&#1575;&#1604;&#1575;&#1585;&#1588;&#1575;&#1583;&#1610;&#1577;%20&#1604;&#1593;&#1575;&#1605;%2035-36\&#1583;&#1604;&#1610;&#1604;%20&#1575;&#1604;&#1605;&#1585;&#1588;&#1583;%20&#1575;&#1604;&#1591;&#1604;&#1575;&#1576;&#1610;\&#1575;&#1604;&#1578;&#1602;&#1585;&#1610;&#1585;%20&#1575;&#1604;&#1588;&#1607;&#1585;&#1610;05.dotm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التقرير الشهري05</Template>
  <TotalTime>12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5</cp:revision>
  <cp:lastPrinted>2015-09-05T11:49:00Z</cp:lastPrinted>
  <dcterms:created xsi:type="dcterms:W3CDTF">2014-09-15T12:52:00Z</dcterms:created>
  <dcterms:modified xsi:type="dcterms:W3CDTF">2015-09-05T11:51:00Z</dcterms:modified>
</cp:coreProperties>
</file>